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AC939" w14:textId="77777777" w:rsidR="002C7FCF" w:rsidRDefault="002C7FCF" w:rsidP="00AD2771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</w:p>
    <w:p w14:paraId="09969CC8" w14:textId="6FCE1841" w:rsidR="00EA033D" w:rsidRPr="00084952" w:rsidRDefault="00EA033D" w:rsidP="00EA033D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084952">
        <w:rPr>
          <w:rFonts w:cs="Arial"/>
          <w:sz w:val="24"/>
          <w:szCs w:val="24"/>
        </w:rPr>
        <w:t xml:space="preserve">3GPP TSG-RAN WG4 Meeting # 101-e </w:t>
      </w:r>
      <w:r w:rsidRPr="00084952">
        <w:rPr>
          <w:rFonts w:cs="Arial"/>
          <w:sz w:val="24"/>
          <w:szCs w:val="24"/>
        </w:rPr>
        <w:tab/>
      </w:r>
      <w:r w:rsidR="00084952" w:rsidRPr="00084952">
        <w:rPr>
          <w:rFonts w:cs="Arial"/>
          <w:bCs/>
          <w:sz w:val="24"/>
          <w:szCs w:val="24"/>
        </w:rPr>
        <w:t>R4-2117309</w:t>
      </w:r>
    </w:p>
    <w:bookmarkEnd w:id="0"/>
    <w:p w14:paraId="72096099" w14:textId="77777777" w:rsidR="00EA033D" w:rsidRPr="0058244D" w:rsidRDefault="00EA033D" w:rsidP="00EA033D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14:paraId="6CCBB368" w14:textId="77777777" w:rsidR="00EA033D" w:rsidRPr="0058244D" w:rsidRDefault="00EA033D" w:rsidP="00EA033D">
      <w:pPr>
        <w:rPr>
          <w:rFonts w:ascii="Arial" w:hAnsi="Arial" w:cs="Arial"/>
        </w:rPr>
      </w:pPr>
    </w:p>
    <w:p w14:paraId="5DAE974A" w14:textId="77777777" w:rsidR="00EA033D" w:rsidRPr="004251FB" w:rsidRDefault="00EA033D" w:rsidP="00EA033D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Verizon</w:t>
      </w:r>
    </w:p>
    <w:p w14:paraId="0DEECB20" w14:textId="2A949CA9" w:rsidR="00EA033D" w:rsidRPr="00EA033D" w:rsidRDefault="00EA033D" w:rsidP="00EA033D">
      <w:pPr>
        <w:pStyle w:val="NoSpacing"/>
        <w:ind w:left="2160" w:hanging="2160"/>
        <w:rPr>
          <w:rFonts w:ascii="Arial" w:hAnsi="Arial" w:cs="Arial"/>
          <w:sz w:val="24"/>
          <w:szCs w:val="24"/>
        </w:rPr>
      </w:pPr>
      <w:r w:rsidRPr="00EA033D">
        <w:rPr>
          <w:rFonts w:ascii="Arial" w:hAnsi="Arial" w:cs="Arial"/>
          <w:sz w:val="24"/>
          <w:szCs w:val="24"/>
        </w:rPr>
        <w:t>Title:</w:t>
      </w:r>
      <w:r w:rsidRPr="00EA033D">
        <w:rPr>
          <w:rFonts w:ascii="Arial" w:hAnsi="Arial" w:cs="Arial"/>
          <w:sz w:val="24"/>
          <w:szCs w:val="24"/>
        </w:rPr>
        <w:tab/>
      </w:r>
      <w:r w:rsidRPr="00EA033D">
        <w:rPr>
          <w:rFonts w:ascii="Arial" w:hAnsi="Arial" w:cs="Arial"/>
          <w:sz w:val="24"/>
          <w:szCs w:val="24"/>
        </w:rPr>
        <w:t xml:space="preserve">Draft </w:t>
      </w:r>
      <w:r w:rsidRPr="00EA033D">
        <w:rPr>
          <w:rFonts w:ascii="Arial" w:eastAsia="Batang" w:hAnsi="Arial" w:cs="Arial"/>
          <w:lang w:eastAsia="zh-CN"/>
        </w:rPr>
        <w:t>WID on Power Class 1.5 CA with xNR DL and 2NR UL bands (x= 2, 3, 4)</w:t>
      </w:r>
    </w:p>
    <w:p w14:paraId="1CF34AEA" w14:textId="77777777" w:rsidR="00EA033D" w:rsidRPr="004251FB" w:rsidRDefault="00EA033D" w:rsidP="00EA033D">
      <w:pPr>
        <w:pStyle w:val="NoSpacing"/>
        <w:rPr>
          <w:rFonts w:ascii="Arial" w:hAnsi="Arial" w:cs="Arial"/>
          <w:sz w:val="24"/>
          <w:szCs w:val="24"/>
        </w:rPr>
      </w:pPr>
    </w:p>
    <w:p w14:paraId="3C8DC701" w14:textId="7C4035B6" w:rsidR="00EA033D" w:rsidRPr="004251FB" w:rsidRDefault="00EA033D" w:rsidP="00EA033D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val="pt-BR" w:eastAsia="ja-JP"/>
        </w:rPr>
      </w:pPr>
      <w:r w:rsidRPr="004251FB">
        <w:rPr>
          <w:rFonts w:ascii="Arial" w:hAnsi="Arial" w:cs="Arial"/>
          <w:sz w:val="24"/>
          <w:szCs w:val="24"/>
          <w:lang w:val="pt-BR"/>
        </w:rPr>
        <w:t>Agenda item:</w:t>
      </w:r>
      <w:r w:rsidRPr="004251FB">
        <w:rPr>
          <w:rFonts w:ascii="Arial" w:hAnsi="Arial" w:cs="Arial"/>
          <w:sz w:val="24"/>
          <w:szCs w:val="24"/>
          <w:lang w:val="pt-BR"/>
        </w:rPr>
        <w:tab/>
      </w:r>
      <w:r w:rsidRPr="004251FB">
        <w:rPr>
          <w:rFonts w:ascii="Arial" w:hAnsi="Arial" w:cs="Arial"/>
          <w:sz w:val="24"/>
          <w:szCs w:val="24"/>
          <w:lang w:val="pt-BR"/>
        </w:rPr>
        <w:tab/>
      </w:r>
      <w:r>
        <w:rPr>
          <w:rFonts w:ascii="Arial" w:hAnsi="Arial" w:cs="Arial"/>
          <w:sz w:val="24"/>
          <w:szCs w:val="24"/>
          <w:lang w:val="pt-BR"/>
        </w:rPr>
        <w:t>1</w:t>
      </w:r>
      <w:r w:rsidR="00E54580">
        <w:rPr>
          <w:rFonts w:ascii="Arial" w:hAnsi="Arial" w:cs="Arial"/>
          <w:sz w:val="24"/>
          <w:szCs w:val="24"/>
          <w:lang w:val="pt-BR"/>
        </w:rPr>
        <w:t>2</w:t>
      </w:r>
      <w:r>
        <w:rPr>
          <w:rFonts w:ascii="Arial" w:hAnsi="Arial" w:cs="Arial"/>
          <w:sz w:val="24"/>
          <w:szCs w:val="24"/>
          <w:lang w:val="pt-BR"/>
        </w:rPr>
        <w:t>.</w:t>
      </w:r>
      <w:r w:rsidR="00E54580">
        <w:rPr>
          <w:rFonts w:ascii="Arial" w:hAnsi="Arial" w:cs="Arial"/>
          <w:sz w:val="24"/>
          <w:szCs w:val="24"/>
          <w:lang w:val="pt-BR"/>
        </w:rPr>
        <w:t>1</w:t>
      </w:r>
      <w:r>
        <w:rPr>
          <w:rFonts w:ascii="Arial" w:hAnsi="Arial" w:cs="Arial"/>
          <w:sz w:val="24"/>
          <w:szCs w:val="24"/>
          <w:lang w:val="pt-BR"/>
        </w:rPr>
        <w:t>.</w:t>
      </w:r>
      <w:r w:rsidR="00E54580">
        <w:rPr>
          <w:rFonts w:ascii="Arial" w:hAnsi="Arial" w:cs="Arial"/>
          <w:sz w:val="24"/>
          <w:szCs w:val="24"/>
          <w:lang w:val="pt-BR"/>
        </w:rPr>
        <w:t>1</w:t>
      </w:r>
    </w:p>
    <w:p w14:paraId="26183C98" w14:textId="6330D8B9" w:rsidR="00EA033D" w:rsidRPr="004251FB" w:rsidRDefault="00EA033D" w:rsidP="00EA033D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eastAsia="ja-JP"/>
        </w:rPr>
      </w:pPr>
      <w:r w:rsidRPr="004251FB">
        <w:rPr>
          <w:rFonts w:ascii="Arial" w:hAnsi="Arial" w:cs="Arial"/>
          <w:sz w:val="24"/>
          <w:szCs w:val="24"/>
        </w:rPr>
        <w:t>Document for:</w:t>
      </w:r>
      <w:r w:rsidRPr="004251FB">
        <w:rPr>
          <w:rFonts w:ascii="Arial" w:hAnsi="Arial" w:cs="Arial"/>
          <w:sz w:val="24"/>
          <w:szCs w:val="24"/>
        </w:rPr>
        <w:tab/>
      </w:r>
      <w:r w:rsidRPr="004251F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  <w:lang w:eastAsia="ja-JP"/>
        </w:rPr>
        <w:t>Informative</w:t>
      </w:r>
    </w:p>
    <w:p w14:paraId="59A5945F" w14:textId="77777777" w:rsidR="002C7FCF" w:rsidRDefault="002C7FCF" w:rsidP="002C7FCF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</w:p>
    <w:p w14:paraId="4039D5EE" w14:textId="77777777" w:rsidR="002C7FCF" w:rsidRDefault="002C7FCF" w:rsidP="002C7FCF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</w:p>
    <w:p w14:paraId="05D0E800" w14:textId="77777777" w:rsidR="002C7FCF" w:rsidRPr="0058244D" w:rsidRDefault="002C7FCF" w:rsidP="002C7FCF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</w:p>
    <w:p w14:paraId="694C96A1" w14:textId="0E1F2AFE" w:rsidR="002C7FCF" w:rsidRDefault="002C7FCF" w:rsidP="002C7FCF">
      <w:pPr>
        <w:jc w:val="center"/>
        <w:rPr>
          <w:rFonts w:cs="Arial"/>
          <w:noProof/>
        </w:rPr>
      </w:pPr>
    </w:p>
    <w:p w14:paraId="3A3B7ED9" w14:textId="74EC40A1" w:rsidR="002C7FCF" w:rsidRPr="00BA3A53" w:rsidRDefault="002C7FCF" w:rsidP="002C7FCF">
      <w:pPr>
        <w:pStyle w:val="Heading1"/>
      </w:pPr>
    </w:p>
    <w:p w14:paraId="35031662" w14:textId="43740253" w:rsidR="00AD2771" w:rsidRDefault="00AD2771" w:rsidP="00AD2771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#9</w:t>
      </w:r>
      <w:r w:rsidR="002C7FCF">
        <w:rPr>
          <w:rFonts w:ascii="Arial" w:hAnsi="Arial" w:cs="Arial"/>
          <w:b/>
          <w:sz w:val="28"/>
          <w:szCs w:val="28"/>
        </w:rPr>
        <w:t>4</w:t>
      </w:r>
      <w:r>
        <w:rPr>
          <w:rFonts w:ascii="Arial" w:hAnsi="Arial" w:cs="Arial"/>
          <w:b/>
          <w:sz w:val="28"/>
          <w:szCs w:val="28"/>
        </w:rPr>
        <w:t>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816363">
        <w:rPr>
          <w:rFonts w:ascii="Arial" w:hAnsi="Arial" w:cs="Arial"/>
          <w:b/>
          <w:sz w:val="28"/>
          <w:szCs w:val="28"/>
        </w:rPr>
        <w:t>RP-21</w:t>
      </w:r>
      <w:r w:rsidR="002C7FCF">
        <w:rPr>
          <w:rFonts w:ascii="Arial" w:hAnsi="Arial" w:cs="Arial"/>
          <w:b/>
          <w:sz w:val="28"/>
          <w:szCs w:val="28"/>
        </w:rPr>
        <w:t>xxxx</w:t>
      </w:r>
    </w:p>
    <w:p w14:paraId="18DAFB17" w14:textId="306D778C" w:rsidR="00696735" w:rsidRDefault="00AD2771" w:rsidP="00AD2771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 w:rsidR="002C7FCF">
        <w:rPr>
          <w:rFonts w:ascii="Arial" w:hAnsi="Arial" w:cs="Arial"/>
          <w:b/>
          <w:sz w:val="28"/>
          <w:szCs w:val="28"/>
        </w:rPr>
        <w:t>December 06</w:t>
      </w:r>
      <w:r>
        <w:rPr>
          <w:rFonts w:ascii="Arial" w:hAnsi="Arial" w:cs="Arial"/>
          <w:b/>
          <w:sz w:val="28"/>
          <w:szCs w:val="28"/>
        </w:rPr>
        <w:t xml:space="preserve"> – 1</w:t>
      </w:r>
      <w:r w:rsidR="00746745">
        <w:rPr>
          <w:rFonts w:ascii="Arial" w:hAnsi="Arial" w:cs="Arial"/>
          <w:b/>
          <w:sz w:val="28"/>
          <w:szCs w:val="28"/>
        </w:rPr>
        <w:t>7</w:t>
      </w:r>
      <w:r>
        <w:rPr>
          <w:rFonts w:ascii="Arial" w:hAnsi="Arial" w:cs="Arial"/>
          <w:b/>
          <w:sz w:val="28"/>
          <w:szCs w:val="28"/>
        </w:rPr>
        <w:t>, 2021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63A38D2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46745">
        <w:rPr>
          <w:rFonts w:ascii="Arial" w:eastAsia="Batang" w:hAnsi="Arial"/>
          <w:b/>
          <w:lang w:val="en-US" w:eastAsia="zh-CN"/>
        </w:rPr>
        <w:t>Verizon</w:t>
      </w:r>
    </w:p>
    <w:p w14:paraId="488FCA39" w14:textId="0E33FF5A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>P</w:t>
      </w:r>
      <w:r w:rsidR="00BC3F86">
        <w:rPr>
          <w:rFonts w:ascii="Arial" w:eastAsia="Batang" w:hAnsi="Arial" w:cs="Arial"/>
          <w:b/>
          <w:lang w:eastAsia="zh-CN"/>
        </w:rPr>
        <w:t xml:space="preserve">ower </w:t>
      </w:r>
      <w:r w:rsidR="00B5473A">
        <w:rPr>
          <w:rFonts w:ascii="Arial" w:eastAsia="Batang" w:hAnsi="Arial" w:cs="Arial"/>
          <w:b/>
          <w:lang w:eastAsia="zh-CN"/>
        </w:rPr>
        <w:t>C</w:t>
      </w:r>
      <w:r w:rsidR="00BC3F86">
        <w:rPr>
          <w:rFonts w:ascii="Arial" w:eastAsia="Batang" w:hAnsi="Arial" w:cs="Arial"/>
          <w:b/>
          <w:lang w:eastAsia="zh-CN"/>
        </w:rPr>
        <w:t>lass 1.5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915EB4">
        <w:rPr>
          <w:rFonts w:ascii="Arial" w:eastAsia="Batang" w:hAnsi="Arial" w:cs="Arial"/>
          <w:b/>
          <w:lang w:eastAsia="zh-CN"/>
        </w:rPr>
        <w:t>CA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B840B8">
        <w:rPr>
          <w:rFonts w:ascii="Arial" w:eastAsia="Batang" w:hAnsi="Arial" w:cs="Arial"/>
          <w:b/>
          <w:lang w:eastAsia="zh-CN"/>
        </w:rPr>
        <w:t xml:space="preserve">NR </w:t>
      </w:r>
      <w:r w:rsidR="001A2EB7">
        <w:rPr>
          <w:rFonts w:ascii="Arial" w:eastAsia="Batang" w:hAnsi="Arial" w:cs="Arial"/>
          <w:b/>
          <w:lang w:eastAsia="zh-CN"/>
        </w:rPr>
        <w:t>DL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</w:t>
      </w:r>
      <w:r w:rsidR="001A2EB7">
        <w:rPr>
          <w:rFonts w:ascii="Arial" w:eastAsia="Batang" w:hAnsi="Arial" w:cs="Arial"/>
          <w:b/>
          <w:lang w:eastAsia="zh-CN"/>
        </w:rPr>
        <w:t xml:space="preserve">and </w:t>
      </w:r>
      <w:r w:rsidR="00C53917">
        <w:rPr>
          <w:rFonts w:ascii="Arial" w:eastAsia="Batang" w:hAnsi="Arial" w:cs="Arial"/>
          <w:b/>
          <w:lang w:eastAsia="zh-CN"/>
        </w:rPr>
        <w:t>2</w:t>
      </w:r>
      <w:r w:rsidR="00B840B8">
        <w:rPr>
          <w:rFonts w:ascii="Arial" w:eastAsia="Batang" w:hAnsi="Arial" w:cs="Arial"/>
          <w:b/>
          <w:lang w:eastAsia="zh-CN"/>
        </w:rPr>
        <w:t xml:space="preserve">NR </w:t>
      </w:r>
      <w:r w:rsidR="001A2EB7">
        <w:rPr>
          <w:rFonts w:ascii="Arial" w:eastAsia="Batang" w:hAnsi="Arial" w:cs="Arial"/>
          <w:b/>
          <w:lang w:eastAsia="zh-CN"/>
        </w:rPr>
        <w:t xml:space="preserve">UL </w:t>
      </w:r>
      <w:r w:rsidR="001E0F71" w:rsidRPr="001E0F71">
        <w:rPr>
          <w:rFonts w:ascii="Arial" w:eastAsia="Batang" w:hAnsi="Arial" w:cs="Arial"/>
          <w:b/>
          <w:lang w:eastAsia="zh-CN"/>
        </w:rPr>
        <w:t>band</w:t>
      </w:r>
      <w:r w:rsidR="00B840B8">
        <w:rPr>
          <w:rFonts w:ascii="Arial" w:eastAsia="Batang" w:hAnsi="Arial" w:cs="Arial"/>
          <w:b/>
          <w:lang w:eastAsia="zh-CN"/>
        </w:rPr>
        <w:t>s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340EF4C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46745">
        <w:rPr>
          <w:rFonts w:ascii="Arial" w:eastAsia="Batang" w:hAnsi="Arial"/>
          <w:b/>
          <w:lang w:eastAsia="zh-CN"/>
        </w:rPr>
        <w:t>x.x.x.x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bookmarkStart w:id="1" w:name="OLE_LINK1"/>
      <w:bookmarkStart w:id="2" w:name="OLE_LINK2"/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1E40AA9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 xml:space="preserve">lass </w:t>
      </w:r>
      <w:r w:rsidR="00746745">
        <w:t>1</w:t>
      </w:r>
      <w:r w:rsidR="00747314">
        <w:t>.</w:t>
      </w:r>
      <w:r w:rsidR="00746745">
        <w:t>5</w:t>
      </w:r>
      <w:r w:rsidR="00B5473A">
        <w:t xml:space="preserve"> </w:t>
      </w:r>
      <w:r w:rsidR="00EC7EF3" w:rsidRPr="00EC7EF3">
        <w:t xml:space="preserve">for </w:t>
      </w:r>
      <w:r w:rsidR="001C44CA">
        <w:t xml:space="preserve">NR </w:t>
      </w:r>
      <w:r w:rsidR="0091555D">
        <w:t xml:space="preserve">CA </w:t>
      </w:r>
      <w:r w:rsidR="00EC7EF3" w:rsidRPr="00EC7EF3">
        <w:t xml:space="preserve">with </w:t>
      </w:r>
      <w:r w:rsidR="00655ACF">
        <w:t>x</w:t>
      </w:r>
      <w:r w:rsidR="00B840B8">
        <w:t xml:space="preserve">DL and </w:t>
      </w:r>
      <w:r w:rsidR="00F63C6A">
        <w:t xml:space="preserve">2UL </w:t>
      </w:r>
      <w:r w:rsidR="00592E11">
        <w:t>(</w:t>
      </w:r>
      <w:r w:rsidR="00F63C6A" w:rsidRPr="00036CB9">
        <w:rPr>
          <w:rFonts w:eastAsia="Calibri"/>
          <w:lang w:val="en-US" w:eastAsia="en-US"/>
        </w:rPr>
        <w:t>1</w:t>
      </w:r>
      <w:r w:rsidR="00F63C6A">
        <w:rPr>
          <w:rFonts w:eastAsia="Calibri"/>
          <w:lang w:val="en-US" w:eastAsia="en-US"/>
        </w:rPr>
        <w:t>FDD</w:t>
      </w:r>
      <w:r w:rsidR="00F63C6A" w:rsidRPr="00036CB9">
        <w:rPr>
          <w:rFonts w:eastAsia="Calibri"/>
          <w:lang w:val="en-US" w:eastAsia="en-US"/>
        </w:rPr>
        <w:t>+1</w:t>
      </w:r>
      <w:r w:rsidR="00F63C6A">
        <w:rPr>
          <w:rFonts w:eastAsia="Calibri"/>
          <w:lang w:val="en-US" w:eastAsia="en-US"/>
        </w:rPr>
        <w:t xml:space="preserve">TDD </w:t>
      </w:r>
      <w:r w:rsidR="00F63C6A" w:rsidRPr="00036CB9">
        <w:rPr>
          <w:rFonts w:eastAsia="Calibri"/>
          <w:lang w:val="en-US" w:eastAsia="en-US"/>
        </w:rPr>
        <w:t>NR</w:t>
      </w:r>
      <w:r w:rsidR="00F63C6A">
        <w:rPr>
          <w:rFonts w:eastAsia="Calibri"/>
          <w:lang w:val="en-US" w:eastAsia="en-US"/>
        </w:rPr>
        <w:t>)</w:t>
      </w:r>
      <w:r w:rsidR="00F63C6A">
        <w:t xml:space="preserve"> </w:t>
      </w:r>
      <w:r w:rsidR="00EC7EF3" w:rsidRPr="00EC7EF3">
        <w:t>band</w:t>
      </w:r>
      <w:r w:rsidR="0091555D">
        <w:t>s</w:t>
      </w:r>
      <w:r w:rsidR="00655ACF">
        <w:t xml:space="preserve"> (</w:t>
      </w:r>
      <w:r w:rsidR="00016599">
        <w:t>x= 2, 3</w:t>
      </w:r>
      <w:r w:rsidR="002540FD">
        <w:t>, 4</w:t>
      </w:r>
      <w:r w:rsidR="00655ACF">
        <w:t>)</w:t>
      </w:r>
    </w:p>
    <w:bookmarkEnd w:id="1"/>
    <w:bookmarkEnd w:id="2"/>
    <w:p w14:paraId="7E9C8C4D" w14:textId="142E9A51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C52D6">
        <w:t>NRCA_</w:t>
      </w:r>
      <w:r w:rsidR="00747314">
        <w:t>P</w:t>
      </w:r>
      <w:r w:rsidR="006C7D60" w:rsidRPr="006C7D60">
        <w:t>C</w:t>
      </w:r>
      <w:r w:rsidR="00746745">
        <w:t>1</w:t>
      </w:r>
      <w:r w:rsidR="00747314">
        <w:t>.5</w:t>
      </w:r>
      <w:r w:rsidR="006C7D60" w:rsidRPr="006C7D60">
        <w:t>_R17_</w:t>
      </w:r>
      <w:r w:rsidR="0050061F">
        <w:t>x</w:t>
      </w:r>
      <w:r w:rsidR="00747314">
        <w:t>DL_</w:t>
      </w:r>
      <w:r w:rsidR="00450B19">
        <w:t>2</w:t>
      </w:r>
      <w:r w:rsidR="00747314">
        <w:t>UL</w:t>
      </w:r>
    </w:p>
    <w:p w14:paraId="56BF53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5473A">
        <w:t xml:space="preserve">xxxxxx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4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82"/>
        <w:gridCol w:w="1101"/>
        <w:gridCol w:w="1101"/>
        <w:gridCol w:w="6348"/>
      </w:tblGrid>
      <w:tr w:rsidR="00122375" w:rsidRPr="00CC2E35" w14:paraId="7824451A" w14:textId="77777777" w:rsidTr="00315A2E">
        <w:tc>
          <w:tcPr>
            <w:tcW w:w="10432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315A2E">
        <w:tc>
          <w:tcPr>
            <w:tcW w:w="1882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E115D7" w14:paraId="08A6C221" w14:textId="77777777" w:rsidTr="00315A2E">
        <w:trPr>
          <w:trHeight w:val="363"/>
        </w:trPr>
        <w:tc>
          <w:tcPr>
            <w:tcW w:w="1882" w:type="dxa"/>
          </w:tcPr>
          <w:p w14:paraId="1E51DD8D" w14:textId="605CCAB1" w:rsidR="00122375" w:rsidRPr="00E115D7" w:rsidRDefault="00F777E3" w:rsidP="00315A2E">
            <w:pPr>
              <w:pStyle w:val="TAL"/>
              <w:rPr>
                <w:rFonts w:cs="Arial"/>
                <w:szCs w:val="18"/>
              </w:rPr>
            </w:pPr>
            <w:r w:rsidRPr="00E115D7">
              <w:rPr>
                <w:rFonts w:cs="Arial"/>
                <w:szCs w:val="18"/>
              </w:rPr>
              <w:t>NRCA_PC1.5_R17_xDL_</w:t>
            </w:r>
            <w:r w:rsidR="00315A2E">
              <w:rPr>
                <w:rFonts w:cs="Arial"/>
                <w:szCs w:val="18"/>
              </w:rPr>
              <w:t>2</w:t>
            </w:r>
            <w:r w:rsidRPr="00E115D7">
              <w:rPr>
                <w:rFonts w:cs="Arial"/>
                <w:szCs w:val="18"/>
              </w:rPr>
              <w:t>UL</w:t>
            </w:r>
          </w:p>
        </w:tc>
        <w:tc>
          <w:tcPr>
            <w:tcW w:w="1101" w:type="dxa"/>
          </w:tcPr>
          <w:p w14:paraId="45AD3EF7" w14:textId="77777777" w:rsidR="00122375" w:rsidRPr="00E115D7" w:rsidRDefault="00122375" w:rsidP="00CC6960">
            <w:pPr>
              <w:pStyle w:val="TAL"/>
              <w:rPr>
                <w:rFonts w:cs="Arial"/>
                <w:szCs w:val="18"/>
              </w:rPr>
            </w:pPr>
            <w:r w:rsidRPr="00E115D7">
              <w:rPr>
                <w:rFonts w:cs="Arial"/>
                <w:szCs w:val="18"/>
              </w:rPr>
              <w:t>RAN4</w:t>
            </w:r>
          </w:p>
        </w:tc>
        <w:tc>
          <w:tcPr>
            <w:tcW w:w="1101" w:type="dxa"/>
          </w:tcPr>
          <w:p w14:paraId="22557448" w14:textId="77777777" w:rsidR="00122375" w:rsidRPr="00E115D7" w:rsidRDefault="00122375" w:rsidP="00122375">
            <w:pPr>
              <w:pStyle w:val="TAL"/>
              <w:rPr>
                <w:rFonts w:cs="Arial"/>
                <w:szCs w:val="18"/>
              </w:rPr>
            </w:pPr>
            <w:r w:rsidRPr="00E115D7">
              <w:rPr>
                <w:rFonts w:cs="Arial"/>
                <w:szCs w:val="18"/>
              </w:rPr>
              <w:t>xxxxxx</w:t>
            </w:r>
          </w:p>
        </w:tc>
        <w:tc>
          <w:tcPr>
            <w:tcW w:w="6348" w:type="dxa"/>
          </w:tcPr>
          <w:p w14:paraId="435AACDF" w14:textId="3C744BF0" w:rsidR="00122375" w:rsidRPr="00E115D7" w:rsidRDefault="00190298" w:rsidP="00315A2E">
            <w:pPr>
              <w:pStyle w:val="tah0"/>
              <w:rPr>
                <w:rFonts w:ascii="Arial" w:eastAsia="SimSun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PC1.5 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 xml:space="preserve">Rel-17 </w:t>
            </w:r>
            <w:r w:rsidR="00E115D7"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 xml:space="preserve">inter-band CA of xDL and </w:t>
            </w:r>
            <w:r w:rsidR="00315A2E">
              <w:rPr>
                <w:rFonts w:ascii="Arial" w:hAnsi="Arial" w:cs="Arial"/>
                <w:sz w:val="18"/>
                <w:szCs w:val="18"/>
              </w:rPr>
              <w:t xml:space="preserve">2UL 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>(</w:t>
            </w:r>
            <w:r w:rsidR="00315A2E">
              <w:rPr>
                <w:rFonts w:ascii="Arial" w:hAnsi="Arial" w:cs="Arial"/>
                <w:sz w:val="18"/>
                <w:szCs w:val="18"/>
              </w:rPr>
              <w:t>1FDD+</w:t>
            </w:r>
            <w:r w:rsidR="008627A6" w:rsidRPr="00E115D7">
              <w:rPr>
                <w:rFonts w:ascii="Arial" w:hAnsi="Arial" w:cs="Arial"/>
                <w:sz w:val="18"/>
                <w:szCs w:val="18"/>
              </w:rPr>
              <w:t>1TDD) bands (x= 2, 3, 4</w:t>
            </w:r>
            <w:r w:rsidR="00315A2E">
              <w:rPr>
                <w:rFonts w:ascii="Arial" w:hAnsi="Arial" w:cs="Arial"/>
                <w:sz w:val="18"/>
                <w:szCs w:val="18"/>
              </w:rPr>
              <w:t>)</w:t>
            </w:r>
            <w:r w:rsidR="00E115D7" w:rsidRPr="00E115D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405B2908" w:rsidR="00D721F2" w:rsidRDefault="00EA7840" w:rsidP="00B5473A">
      <w:r>
        <w:rPr>
          <w:sz w:val="21"/>
          <w:szCs w:val="21"/>
        </w:rPr>
        <w:t xml:space="preserve">This Work Item will focus on power class </w:t>
      </w:r>
      <w:r w:rsidR="00746745">
        <w:rPr>
          <w:sz w:val="21"/>
          <w:szCs w:val="21"/>
        </w:rPr>
        <w:t>1.5</w:t>
      </w:r>
      <w:r>
        <w:rPr>
          <w:sz w:val="21"/>
          <w:szCs w:val="21"/>
        </w:rPr>
        <w:t xml:space="preserve"> </w:t>
      </w:r>
      <w:r w:rsidR="00CE39D1">
        <w:rPr>
          <w:sz w:val="21"/>
          <w:szCs w:val="21"/>
        </w:rPr>
        <w:t>(PC</w:t>
      </w:r>
      <w:r w:rsidR="00746745">
        <w:rPr>
          <w:sz w:val="21"/>
          <w:szCs w:val="21"/>
        </w:rPr>
        <w:t>1</w:t>
      </w:r>
      <w:r w:rsidR="003D029A">
        <w:rPr>
          <w:sz w:val="21"/>
          <w:szCs w:val="21"/>
        </w:rPr>
        <w:t>.</w:t>
      </w:r>
      <w:r w:rsidR="00746745">
        <w:rPr>
          <w:sz w:val="21"/>
          <w:szCs w:val="21"/>
        </w:rPr>
        <w:t>5</w:t>
      </w:r>
      <w:r w:rsidR="00CE39D1">
        <w:rPr>
          <w:sz w:val="21"/>
          <w:szCs w:val="21"/>
        </w:rPr>
        <w:t xml:space="preserve">) </w:t>
      </w:r>
      <w:r w:rsidR="00140149">
        <w:rPr>
          <w:sz w:val="21"/>
          <w:szCs w:val="21"/>
        </w:rPr>
        <w:t>CA b</w:t>
      </w:r>
      <w:r>
        <w:rPr>
          <w:sz w:val="21"/>
          <w:szCs w:val="21"/>
        </w:rPr>
        <w:t>and combinations with 2</w:t>
      </w:r>
      <w:r w:rsidR="00746745">
        <w:rPr>
          <w:sz w:val="21"/>
          <w:szCs w:val="21"/>
        </w:rPr>
        <w:t>9</w:t>
      </w:r>
      <w:r>
        <w:rPr>
          <w:sz w:val="21"/>
          <w:szCs w:val="21"/>
        </w:rPr>
        <w:t xml:space="preserve">dBm maximum output power, in which </w:t>
      </w:r>
      <w:r w:rsidR="00016599">
        <w:t xml:space="preserve">configurations for </w:t>
      </w:r>
      <w:r w:rsidR="00140149">
        <w:t xml:space="preserve">x NR </w:t>
      </w:r>
      <w:r w:rsidR="00B5473A">
        <w:t xml:space="preserve">bands </w:t>
      </w:r>
      <w:r w:rsidR="00140149">
        <w:t xml:space="preserve">DL and </w:t>
      </w:r>
      <w:r w:rsidR="003D029A">
        <w:t>2</w:t>
      </w:r>
      <w:r w:rsidR="00140149">
        <w:t xml:space="preserve"> </w:t>
      </w:r>
      <w:r w:rsidR="003D029A">
        <w:t xml:space="preserve">(1FCC+1TDD) </w:t>
      </w:r>
      <w:r w:rsidR="00140149">
        <w:t>NR band</w:t>
      </w:r>
      <w:r w:rsidR="000E211C">
        <w:t xml:space="preserve">s </w:t>
      </w:r>
      <w:r w:rsidR="00140149">
        <w:t xml:space="preserve">UL </w:t>
      </w:r>
      <w:r w:rsidR="00B5473A">
        <w:t>will be defined under this WI</w:t>
      </w:r>
      <w:r w:rsidR="00016599">
        <w:t xml:space="preserve">, where </w:t>
      </w:r>
    </w:p>
    <w:p w14:paraId="30FDCF73" w14:textId="59033B39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F45033">
        <w:t xml:space="preserve">NR </w:t>
      </w:r>
      <w:r w:rsidR="00140149">
        <w:t>bands</w:t>
      </w:r>
    </w:p>
    <w:p w14:paraId="1F84415F" w14:textId="6CDBBBA2" w:rsidR="005F2C28" w:rsidRDefault="00067CBB" w:rsidP="00D721F2">
      <w:pPr>
        <w:numPr>
          <w:ilvl w:val="0"/>
          <w:numId w:val="16"/>
        </w:numPr>
        <w:rPr>
          <w:lang w:eastAsia="zh-CN"/>
        </w:rPr>
      </w:pPr>
      <w:r>
        <w:t xml:space="preserve">The uplink is </w:t>
      </w:r>
      <w:r w:rsidR="00140149">
        <w:t>2 NR bands</w:t>
      </w:r>
    </w:p>
    <w:p w14:paraId="35A83E61" w14:textId="31008F9E" w:rsidR="00067CBB" w:rsidRPr="009659F0" w:rsidRDefault="005F2C28" w:rsidP="00D721F2">
      <w:pPr>
        <w:numPr>
          <w:ilvl w:val="0"/>
          <w:numId w:val="16"/>
        </w:numPr>
        <w:rPr>
          <w:lang w:eastAsia="zh-CN"/>
        </w:rPr>
      </w:pPr>
      <w:r>
        <w:t>O</w:t>
      </w:r>
      <w:r w:rsidR="00140149">
        <w:t xml:space="preserve">ne </w:t>
      </w:r>
      <w:r w:rsidR="008A2C1B">
        <w:t xml:space="preserve">of </w:t>
      </w:r>
      <w:r w:rsidR="00526AA6">
        <w:t>NR uplink</w:t>
      </w:r>
      <w:r w:rsidR="00140149">
        <w:t xml:space="preserve"> </w:t>
      </w:r>
      <w:r w:rsidR="008A2C1B">
        <w:t xml:space="preserve">bands </w:t>
      </w:r>
      <w:r w:rsidR="00140149">
        <w:t xml:space="preserve">has to be </w:t>
      </w:r>
      <w:r w:rsidR="00067CBB">
        <w:t xml:space="preserve">TDD </w:t>
      </w:r>
      <w:r w:rsidR="00526AA6">
        <w:t>band</w:t>
      </w:r>
    </w:p>
    <w:p w14:paraId="126DD81C" w14:textId="17FBF142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</w:t>
      </w:r>
      <w:r w:rsidR="00746745">
        <w:rPr>
          <w:lang w:eastAsia="zh-CN"/>
        </w:rPr>
        <w:t>PC2</w:t>
      </w:r>
      <w:r w:rsidR="00EA7840">
        <w:rPr>
          <w:lang w:eastAsia="zh-CN"/>
        </w:rPr>
        <w:t xml:space="preserve">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EA7840">
        <w:rPr>
          <w:rFonts w:eastAsia="Malgun Gothic"/>
          <w:lang w:eastAsia="ko-KR"/>
        </w:rPr>
        <w:t>PC</w:t>
      </w:r>
      <w:r w:rsidR="00746745">
        <w:rPr>
          <w:rFonts w:eastAsia="Malgun Gothic"/>
          <w:lang w:eastAsia="ko-KR"/>
        </w:rPr>
        <w:t>1</w:t>
      </w:r>
      <w:r w:rsidR="005F2523">
        <w:rPr>
          <w:rFonts w:eastAsia="Malgun Gothic"/>
          <w:lang w:eastAsia="ko-KR"/>
        </w:rPr>
        <w:t>.</w:t>
      </w:r>
      <w:r w:rsidR="00746745">
        <w:rPr>
          <w:rFonts w:eastAsia="Malgun Gothic"/>
          <w:lang w:eastAsia="ko-KR"/>
        </w:rPr>
        <w:t>5</w:t>
      </w:r>
      <w:r w:rsidR="00EA7840">
        <w:rPr>
          <w:rFonts w:eastAsia="Malgun Gothic"/>
          <w:lang w:eastAsia="ko-KR"/>
        </w:rPr>
        <w:t xml:space="preserve"> </w:t>
      </w:r>
      <w:r>
        <w:t>CA configurations</w:t>
      </w:r>
      <w:r>
        <w:rPr>
          <w:rFonts w:hint="eastAsia"/>
          <w:lang w:eastAsia="ja-JP"/>
        </w:rPr>
        <w:t>.</w:t>
      </w:r>
    </w:p>
    <w:p w14:paraId="1B086345" w14:textId="5F72C67B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746745">
        <w:rPr>
          <w:lang w:eastAsia="ja-JP"/>
        </w:rPr>
        <w:t>_</w:t>
      </w:r>
      <w:r w:rsidR="002540FD">
        <w:rPr>
          <w:lang w:eastAsia="ja-JP"/>
        </w:rPr>
        <w:t>n</w:t>
      </w:r>
      <w:r w:rsidR="00746745">
        <w:rPr>
          <w:lang w:eastAsia="ja-JP"/>
        </w:rPr>
        <w:t>78</w:t>
      </w:r>
      <w:r w:rsidR="002540FD">
        <w:rPr>
          <w:lang w:eastAsia="ja-JP"/>
        </w:rPr>
        <w:t>A</w:t>
      </w:r>
      <w:r>
        <w:rPr>
          <w:rFonts w:hint="eastAsia"/>
          <w:lang w:eastAsia="ja-JP"/>
        </w:rPr>
        <w:t xml:space="preserve"> is proposed, </w:t>
      </w:r>
    </w:p>
    <w:p w14:paraId="2BD51147" w14:textId="7AE204D3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DC </w:t>
      </w:r>
      <w:r w:rsidR="00B53A25">
        <w:rPr>
          <w:lang w:eastAsia="zh-CN"/>
        </w:rPr>
        <w:t xml:space="preserve">CA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77B549C3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PC</w:t>
      </w:r>
      <w:r w:rsidR="00CB0776">
        <w:rPr>
          <w:rFonts w:eastAsia="Calibri"/>
          <w:lang w:val="en-US" w:eastAsia="en-US"/>
        </w:rPr>
        <w:t>1</w:t>
      </w:r>
      <w:r w:rsidR="00CF24E5">
        <w:rPr>
          <w:rFonts w:eastAsia="Calibri"/>
          <w:lang w:val="en-US" w:eastAsia="en-US"/>
        </w:rPr>
        <w:t>.</w:t>
      </w:r>
      <w:r w:rsidR="00CB0776">
        <w:rPr>
          <w:rFonts w:eastAsia="Calibri"/>
          <w:lang w:val="en-US" w:eastAsia="en-US"/>
        </w:rPr>
        <w:t>5</w:t>
      </w:r>
      <w:r>
        <w:rPr>
          <w:rFonts w:eastAsia="Calibri"/>
          <w:lang w:val="en-US" w:eastAsia="en-US"/>
        </w:rPr>
        <w:t xml:space="preserve"> </w:t>
      </w:r>
      <w:r w:rsidR="00FA3A99">
        <w:rPr>
          <w:rFonts w:eastAsia="Calibri"/>
          <w:lang w:val="en-US" w:eastAsia="en-US"/>
        </w:rPr>
        <w:t xml:space="preserve">NR CA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REL-17.</w:t>
      </w:r>
    </w:p>
    <w:p w14:paraId="1A0D590B" w14:textId="0E8816D1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CA combinations for </w:t>
      </w:r>
    </w:p>
    <w:p w14:paraId="0D1DBF42" w14:textId="15E018FC" w:rsidR="00036CB9" w:rsidRDefault="00FA3A99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2 </w:t>
      </w:r>
      <w:r w:rsidR="00CE39D1" w:rsidRPr="00036CB9">
        <w:rPr>
          <w:rFonts w:eastAsia="Calibri"/>
          <w:lang w:val="en-US" w:eastAsia="en-US"/>
        </w:rPr>
        <w:t>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</w:t>
      </w:r>
      <w:r>
        <w:rPr>
          <w:rFonts w:eastAsia="Calibri"/>
          <w:lang w:val="en-US" w:eastAsia="en-US"/>
        </w:rPr>
        <w:t>FDD</w:t>
      </w:r>
      <w:r w:rsidR="00462F8D" w:rsidRPr="00036CB9">
        <w:rPr>
          <w:rFonts w:eastAsia="Calibri"/>
          <w:lang w:val="en-US" w:eastAsia="en-US"/>
        </w:rPr>
        <w:t>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="00C17047" w:rsidRPr="00036CB9">
        <w:rPr>
          <w:rFonts w:eastAsia="Calibri"/>
          <w:lang w:val="en-US" w:eastAsia="en-US"/>
        </w:rPr>
        <w:t xml:space="preserve"> UL, or </w:t>
      </w:r>
    </w:p>
    <w:p w14:paraId="493F0CA9" w14:textId="512B32D8" w:rsidR="00624BA1" w:rsidRPr="00036CB9" w:rsidRDefault="00FA3A99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3</w:t>
      </w:r>
      <w:r w:rsidR="00624BA1" w:rsidRPr="00036CB9">
        <w:rPr>
          <w:rFonts w:eastAsia="Calibri"/>
          <w:lang w:val="en-US" w:eastAsia="en-US"/>
        </w:rPr>
        <w:t xml:space="preserve"> different </w:t>
      </w:r>
      <w:r>
        <w:rPr>
          <w:rFonts w:eastAsia="Calibri"/>
          <w:lang w:val="en-US" w:eastAsia="en-US"/>
        </w:rPr>
        <w:t>bands</w:t>
      </w:r>
      <w:r w:rsidR="00624BA1" w:rsidRPr="00036CB9">
        <w:rPr>
          <w:rFonts w:eastAsia="Calibri"/>
          <w:lang w:val="en-US" w:eastAsia="en-US"/>
        </w:rPr>
        <w:t xml:space="preserve"> DL with 2 (1</w:t>
      </w:r>
      <w:r>
        <w:rPr>
          <w:rFonts w:eastAsia="Calibri"/>
          <w:lang w:val="en-US" w:eastAsia="en-US"/>
        </w:rPr>
        <w:t>FDD</w:t>
      </w:r>
      <w:r w:rsidR="00624BA1" w:rsidRPr="00036CB9">
        <w:rPr>
          <w:rFonts w:eastAsia="Calibri"/>
          <w:lang w:val="en-US" w:eastAsia="en-US"/>
        </w:rPr>
        <w:t>+1</w:t>
      </w:r>
      <w:r w:rsidR="00B3778A">
        <w:rPr>
          <w:rFonts w:eastAsia="Calibri"/>
          <w:lang w:val="en-US" w:eastAsia="en-US"/>
        </w:rPr>
        <w:t xml:space="preserve">TDD </w:t>
      </w:r>
      <w:r w:rsidR="00624BA1" w:rsidRPr="00036CB9">
        <w:rPr>
          <w:rFonts w:eastAsia="Calibri"/>
          <w:lang w:val="en-US" w:eastAsia="en-US"/>
        </w:rPr>
        <w:t>NR) bands UL</w:t>
      </w:r>
      <w:r w:rsidR="00624BA1">
        <w:rPr>
          <w:rFonts w:eastAsia="Calibri"/>
          <w:lang w:val="en-US" w:eastAsia="en-US"/>
        </w:rPr>
        <w:t>, or</w:t>
      </w:r>
    </w:p>
    <w:p w14:paraId="12D58664" w14:textId="014A6443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different bands DL with 2 (1</w:t>
      </w:r>
      <w:r w:rsidR="00FA3A99">
        <w:rPr>
          <w:rFonts w:eastAsia="Calibri"/>
          <w:lang w:val="en-US" w:eastAsia="en-US"/>
        </w:rPr>
        <w:t xml:space="preserve">FDD </w:t>
      </w:r>
      <w:r w:rsidRPr="00036CB9">
        <w:rPr>
          <w:rFonts w:eastAsia="Calibri"/>
          <w:lang w:val="en-US" w:eastAsia="en-US"/>
        </w:rPr>
        <w:t>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463C3828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different bands DL with 2 (1</w:t>
      </w:r>
      <w:r w:rsidR="00FA3A99">
        <w:rPr>
          <w:rFonts w:eastAsia="Calibri"/>
          <w:lang w:val="en-US" w:eastAsia="en-US"/>
        </w:rPr>
        <w:t>FDD +</w:t>
      </w:r>
      <w:r w:rsidRPr="00036CB9">
        <w:rPr>
          <w:rFonts w:eastAsia="Calibri"/>
          <w:lang w:val="en-US" w:eastAsia="en-US"/>
        </w:rPr>
        <w:t>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lastRenderedPageBreak/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frequency being in close proximity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77777777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Rel-17 CA combinations that fall into the category defined by the WI title.</w:t>
      </w:r>
    </w:p>
    <w:p w14:paraId="30ED0D3E" w14:textId="49ABBFAC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And, the </w:t>
      </w:r>
      <w:r w:rsidR="009D2524">
        <w:rPr>
          <w:sz w:val="21"/>
          <w:szCs w:val="21"/>
          <w:lang w:eastAsia="zh-CN"/>
        </w:rPr>
        <w:t xml:space="preserve">uplink </w:t>
      </w:r>
      <w:r>
        <w:t>FDD+TDD band combinations could support</w:t>
      </w:r>
      <w:r w:rsidR="00B60628">
        <w:t xml:space="preserve"> </w:t>
      </w:r>
      <w:r w:rsidR="00EE69A2">
        <w:t xml:space="preserve">NR </w:t>
      </w:r>
      <w:r w:rsidR="00B60628">
        <w:t>23dBm + NR 2</w:t>
      </w:r>
      <w:r w:rsidR="00EE69A2">
        <w:t>6</w:t>
      </w:r>
      <w:r w:rsidR="00B60628">
        <w:t xml:space="preserve">dBm, </w:t>
      </w:r>
      <w:r w:rsidR="00EE69A2">
        <w:t xml:space="preserve">NR </w:t>
      </w:r>
      <w:r w:rsidR="001C44B6">
        <w:t>2</w:t>
      </w:r>
      <w:r w:rsidR="00EE69A2">
        <w:t>6</w:t>
      </w:r>
      <w:r w:rsidR="001C44B6">
        <w:t>dBm + NR 26dBm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288E4E4D" w14:textId="1C934178" w:rsidR="00743814" w:rsidRDefault="005B5570" w:rsidP="00743814">
      <w:pPr>
        <w:spacing w:after="0"/>
        <w:rPr>
          <w:bCs/>
        </w:rPr>
      </w:pPr>
      <w:r>
        <w:rPr>
          <w:bCs/>
          <w:lang w:eastAsia="zh-CN"/>
        </w:rPr>
        <w:t xml:space="preserve">The </w:t>
      </w:r>
      <w:r w:rsidR="00743814">
        <w:rPr>
          <w:bCs/>
          <w:lang w:eastAsia="zh-CN"/>
        </w:rPr>
        <w:t>configuration</w:t>
      </w:r>
      <w:r w:rsidR="00264334">
        <w:rPr>
          <w:bCs/>
          <w:lang w:eastAsia="zh-CN"/>
        </w:rPr>
        <w:t>s</w:t>
      </w:r>
      <w:r w:rsidR="00743814">
        <w:rPr>
          <w:bCs/>
          <w:lang w:eastAsia="zh-CN"/>
        </w:rPr>
        <w:t xml:space="preserve"> of </w:t>
      </w:r>
      <w:r w:rsidR="00743814">
        <w:rPr>
          <w:rFonts w:hint="eastAsia"/>
          <w:bCs/>
          <w:lang w:eastAsia="zh-CN"/>
        </w:rPr>
        <w:t xml:space="preserve">power class </w:t>
      </w:r>
      <w:r w:rsidR="00743814">
        <w:rPr>
          <w:bCs/>
          <w:lang w:eastAsia="zh-CN"/>
        </w:rPr>
        <w:t>1</w:t>
      </w:r>
      <w:r>
        <w:rPr>
          <w:bCs/>
          <w:lang w:eastAsia="zh-CN"/>
        </w:rPr>
        <w:t>.</w:t>
      </w:r>
      <w:r w:rsidR="00743814">
        <w:rPr>
          <w:bCs/>
          <w:lang w:eastAsia="zh-CN"/>
        </w:rPr>
        <w:t>5</w:t>
      </w:r>
      <w:r w:rsidR="00743814">
        <w:rPr>
          <w:rFonts w:hint="eastAsia"/>
          <w:bCs/>
          <w:lang w:eastAsia="zh-CN"/>
        </w:rPr>
        <w:t xml:space="preserve"> </w:t>
      </w:r>
      <w:r w:rsidR="00743814">
        <w:rPr>
          <w:bCs/>
          <w:lang w:eastAsia="zh-CN"/>
        </w:rPr>
        <w:t>UE for</w:t>
      </w:r>
      <w:r>
        <w:rPr>
          <w:bCs/>
          <w:lang w:eastAsia="zh-CN"/>
        </w:rPr>
        <w:t xml:space="preserve"> NR CA</w:t>
      </w:r>
      <w:r w:rsidR="00743814">
        <w:rPr>
          <w:bCs/>
          <w:lang w:eastAsia="zh-CN"/>
        </w:rPr>
        <w:t xml:space="preserve"> </w:t>
      </w:r>
      <w:r w:rsidR="00743814">
        <w:rPr>
          <w:lang w:eastAsia="zh-CN"/>
        </w:rPr>
        <w:t>band combination</w:t>
      </w:r>
      <w:r w:rsidR="00264334">
        <w:rPr>
          <w:lang w:eastAsia="zh-CN"/>
        </w:rPr>
        <w:t>s</w:t>
      </w:r>
      <w:r w:rsidR="00743814">
        <w:rPr>
          <w:lang w:eastAsia="zh-CN"/>
        </w:rPr>
        <w:t xml:space="preserve"> </w:t>
      </w:r>
      <w:r w:rsidR="00743814">
        <w:rPr>
          <w:rFonts w:hint="eastAsia"/>
          <w:lang w:eastAsia="zh-CN"/>
        </w:rPr>
        <w:t xml:space="preserve">are </w:t>
      </w:r>
      <w:r w:rsidR="00743814">
        <w:rPr>
          <w:bCs/>
        </w:rPr>
        <w:t>defined in the table</w:t>
      </w:r>
      <w:r w:rsidR="00743814">
        <w:rPr>
          <w:rFonts w:hint="eastAsia"/>
          <w:bCs/>
          <w:lang w:eastAsia="zh-CN"/>
        </w:rPr>
        <w:t xml:space="preserve"> 1 </w:t>
      </w:r>
      <w:r w:rsidR="00743814">
        <w:rPr>
          <w:bCs/>
        </w:rPr>
        <w:t>below:</w:t>
      </w:r>
    </w:p>
    <w:p w14:paraId="765E9671" w14:textId="77777777" w:rsidR="00743814" w:rsidRPr="00F34F03" w:rsidRDefault="00743814" w:rsidP="00743814">
      <w:pPr>
        <w:spacing w:after="0"/>
        <w:rPr>
          <w:bCs/>
          <w:lang w:eastAsia="zh-CN"/>
        </w:rPr>
      </w:pPr>
    </w:p>
    <w:p w14:paraId="25BE6F47" w14:textId="0E078DA2" w:rsidR="00743814" w:rsidRPr="00FB49DB" w:rsidRDefault="00743814" w:rsidP="00FE40FD">
      <w:pPr>
        <w:pStyle w:val="Caption"/>
        <w:keepNext/>
        <w:jc w:val="center"/>
        <w:rPr>
          <w:rFonts w:eastAsia="SimSun"/>
          <w:lang w:eastAsia="zh-CN"/>
        </w:rPr>
      </w:pPr>
      <w:r>
        <w:t xml:space="preserve">Table </w:t>
      </w:r>
      <w:r w:rsidRPr="00FB49DB">
        <w:rPr>
          <w:rFonts w:eastAsia="SimSun" w:hint="eastAsia"/>
          <w:lang w:eastAsia="zh-CN"/>
        </w:rPr>
        <w:t>1</w:t>
      </w:r>
      <w:r>
        <w:t xml:space="preserve">: </w:t>
      </w:r>
      <w:r w:rsidRPr="00FB49DB">
        <w:rPr>
          <w:rFonts w:eastAsia="SimSun" w:hint="eastAsia"/>
          <w:lang w:eastAsia="zh-CN"/>
        </w:rPr>
        <w:t xml:space="preserve">Power class </w:t>
      </w:r>
      <w:r w:rsidR="0032263B">
        <w:rPr>
          <w:rFonts w:eastAsia="SimSun"/>
          <w:lang w:eastAsia="zh-CN"/>
        </w:rPr>
        <w:t>1.5</w:t>
      </w:r>
      <w:r w:rsidRPr="00FB49DB">
        <w:rPr>
          <w:rFonts w:eastAsia="SimSun" w:hint="eastAsia"/>
          <w:lang w:eastAsia="zh-CN"/>
        </w:rPr>
        <w:t xml:space="preserve"> </w:t>
      </w:r>
      <w:r>
        <w:t>EN-DC band combinations within FR1</w:t>
      </w:r>
    </w:p>
    <w:tbl>
      <w:tblPr>
        <w:tblW w:w="905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50"/>
        <w:gridCol w:w="1377"/>
        <w:gridCol w:w="1417"/>
        <w:gridCol w:w="1346"/>
        <w:gridCol w:w="1582"/>
        <w:gridCol w:w="1678"/>
      </w:tblGrid>
      <w:tr w:rsidR="00743814" w:rsidRPr="00751A66" w14:paraId="01A23913" w14:textId="77777777" w:rsidTr="00FE40FD">
        <w:trPr>
          <w:cantSplit/>
          <w:trHeight w:val="767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C4F2" w14:textId="77777777" w:rsidR="00743814" w:rsidRPr="00751A66" w:rsidRDefault="00743814" w:rsidP="00D94EEC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EN-DC</w:t>
            </w:r>
          </w:p>
          <w:p w14:paraId="78F33CB2" w14:textId="77777777" w:rsidR="00743814" w:rsidRDefault="00743814" w:rsidP="00D94EEC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C6F21" w14:textId="77777777" w:rsidR="00743814" w:rsidRPr="00751A66" w:rsidRDefault="00743814" w:rsidP="00D94EEC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EN-DC</w:t>
            </w:r>
          </w:p>
          <w:p w14:paraId="28EFFF36" w14:textId="77777777" w:rsidR="00743814" w:rsidRPr="00751A66" w:rsidRDefault="00743814" w:rsidP="00D94EEC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7344" w14:textId="77777777" w:rsidR="00743814" w:rsidRPr="00751A66" w:rsidRDefault="00743814" w:rsidP="00D94EEC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1D38B778" w14:textId="77777777" w:rsidR="00743814" w:rsidRPr="00751A66" w:rsidRDefault="00743814" w:rsidP="00D94EEC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402D" w14:textId="77777777" w:rsidR="00743814" w:rsidRPr="00751A66" w:rsidRDefault="00743814" w:rsidP="00D94EEC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C00F" w14:textId="77777777" w:rsidR="00743814" w:rsidRPr="00751A66" w:rsidRDefault="00743814" w:rsidP="00D94EEC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09D1E4C2" w14:textId="77777777" w:rsidR="00743814" w:rsidRPr="00751A66" w:rsidRDefault="00743814" w:rsidP="00D94EEC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89C4" w14:textId="77777777" w:rsidR="00743814" w:rsidRPr="00751A66" w:rsidRDefault="00743814" w:rsidP="00D94EEC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714F133F" w14:textId="77777777" w:rsidR="00743814" w:rsidRPr="00751A66" w:rsidRDefault="00743814" w:rsidP="00D94EEC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(new, </w:t>
            </w:r>
            <w:r w:rsidRPr="00751A66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ongoing, completed, stopped)</w:t>
            </w:r>
          </w:p>
        </w:tc>
      </w:tr>
      <w:tr w:rsidR="002639DC" w:rsidRPr="00D158D2" w14:paraId="67914F3D" w14:textId="77777777" w:rsidTr="00FE40FD">
        <w:trPr>
          <w:cantSplit/>
          <w:trHeight w:val="15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4F10" w14:textId="1DC2309C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</w:t>
            </w:r>
            <w:bookmarkStart w:id="3" w:name="OLE_LINK4"/>
            <w:bookmarkStart w:id="4" w:name="OLE_LINK5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n2A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  <w:bookmarkEnd w:id="3"/>
            <w:bookmarkEnd w:id="4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EFCE" w14:textId="5D35B5AA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CA_n2A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8742" w14:textId="77777777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eastAsia="Microsoft YaHei" w:cs="Arial"/>
                <w:sz w:val="16"/>
                <w:szCs w:val="16"/>
                <w:lang w:eastAsia="zh-CN"/>
              </w:rPr>
              <w:t xml:space="preserve">Zheng </w:t>
            </w:r>
            <w:r w:rsidRPr="004D6828">
              <w:rPr>
                <w:rFonts w:eastAsia="Microsoft YaHei" w:cs="Arial"/>
                <w:sz w:val="16"/>
                <w:szCs w:val="16"/>
                <w:lang w:eastAsia="zh-CN"/>
              </w:rPr>
              <w:t>Zhao, Verizon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A526" w14:textId="77777777" w:rsidR="002639DC" w:rsidRDefault="00D407E5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hyperlink r:id="rId12" w:tgtFrame="_blank" w:history="1">
              <w:r w:rsidR="002639DC" w:rsidRPr="004D6828">
                <w:rPr>
                  <w:rStyle w:val="Hyperlink"/>
                  <w:rFonts w:eastAsia="Microsoft YaHei" w:cs="Arial"/>
                  <w:sz w:val="16"/>
                  <w:szCs w:val="16"/>
                  <w:lang w:eastAsia="zh-CN"/>
                </w:rPr>
                <w:t>zheng.zhao@verizonwireless.com</w:t>
              </w:r>
            </w:hyperlink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8928" w14:textId="05E44522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A205" w14:textId="77777777" w:rsidR="002639DC" w:rsidRDefault="002639DC" w:rsidP="00FE40FD">
            <w:pPr>
              <w:keepNext/>
              <w:keepLines/>
              <w:widowControl w:val="0"/>
              <w:spacing w:after="0"/>
              <w:rPr>
                <w:rFonts w:ascii="Arial" w:eastAsia="Microsoft YaHei" w:hAnsi="Arial" w:cs="Arial"/>
                <w:sz w:val="16"/>
                <w:szCs w:val="16"/>
              </w:rPr>
            </w:pP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Completed for PC3, </w:t>
            </w:r>
            <w:r>
              <w:rPr>
                <w:rFonts w:ascii="Arial" w:eastAsia="Microsoft YaHei" w:hAnsi="Arial" w:cs="Arial"/>
                <w:sz w:val="16"/>
                <w:szCs w:val="16"/>
              </w:rPr>
              <w:t>Completed</w:t>
            </w: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 for PC2</w:t>
            </w:r>
          </w:p>
        </w:tc>
      </w:tr>
      <w:tr w:rsidR="002639DC" w:rsidRPr="00D158D2" w14:paraId="6613A373" w14:textId="77777777" w:rsidTr="00FE40FD">
        <w:trPr>
          <w:cantSplit/>
          <w:trHeight w:val="15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C48E" w14:textId="0BF6E32F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5CEB" w14:textId="68F69C9D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7B56" w14:textId="77777777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eastAsia="Microsoft YaHei" w:cs="Arial"/>
                <w:sz w:val="16"/>
                <w:szCs w:val="16"/>
                <w:lang w:eastAsia="zh-CN"/>
              </w:rPr>
              <w:t xml:space="preserve">Zheng </w:t>
            </w:r>
            <w:r w:rsidRPr="004D6828">
              <w:rPr>
                <w:rFonts w:eastAsia="Microsoft YaHei" w:cs="Arial"/>
                <w:sz w:val="16"/>
                <w:szCs w:val="16"/>
                <w:lang w:eastAsia="zh-CN"/>
              </w:rPr>
              <w:t>Zhao, Verizon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7586" w14:textId="77777777" w:rsidR="002639DC" w:rsidRPr="004D6828" w:rsidRDefault="00D407E5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hyperlink r:id="rId13" w:tgtFrame="_blank" w:history="1">
              <w:r w:rsidR="002639DC" w:rsidRPr="004D6828">
                <w:rPr>
                  <w:rStyle w:val="Hyperlink"/>
                  <w:rFonts w:eastAsia="Microsoft YaHei" w:cs="Arial"/>
                  <w:sz w:val="16"/>
                  <w:szCs w:val="16"/>
                  <w:lang w:eastAsia="zh-CN"/>
                </w:rPr>
                <w:t>zheng.zhao@verizonwireless.com</w:t>
              </w:r>
            </w:hyperlink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6314" w14:textId="213CD749" w:rsidR="002639DC" w:rsidRPr="004D6828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E875" w14:textId="77777777" w:rsidR="002639DC" w:rsidRPr="004D6828" w:rsidRDefault="002639DC" w:rsidP="00FE40FD">
            <w:pPr>
              <w:keepNext/>
              <w:keepLines/>
              <w:widowControl w:val="0"/>
              <w:spacing w:after="0"/>
              <w:rPr>
                <w:rFonts w:ascii="Arial" w:eastAsia="Microsoft YaHei" w:hAnsi="Arial" w:cs="Arial"/>
                <w:sz w:val="16"/>
                <w:szCs w:val="16"/>
              </w:rPr>
            </w:pP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Completed for PC3, </w:t>
            </w:r>
            <w:r>
              <w:rPr>
                <w:rFonts w:ascii="Arial" w:eastAsia="Microsoft YaHei" w:hAnsi="Arial" w:cs="Arial"/>
                <w:sz w:val="16"/>
                <w:szCs w:val="16"/>
              </w:rPr>
              <w:t>Completed</w:t>
            </w: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 for PC2</w:t>
            </w:r>
          </w:p>
        </w:tc>
      </w:tr>
      <w:tr w:rsidR="002639DC" w:rsidRPr="00D158D2" w14:paraId="1716683D" w14:textId="77777777" w:rsidTr="00FE40FD">
        <w:trPr>
          <w:cantSplit/>
          <w:trHeight w:val="15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0E03" w14:textId="4031D3DA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CA_n13A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5F54" w14:textId="59DC1FB3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CA_n13A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1C57" w14:textId="555FBC0F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eastAsia="Microsoft YaHei" w:cs="Arial"/>
                <w:sz w:val="16"/>
                <w:szCs w:val="16"/>
                <w:lang w:eastAsia="zh-CN"/>
              </w:rPr>
              <w:t xml:space="preserve">Zheng </w:t>
            </w:r>
            <w:r w:rsidRPr="004D6828">
              <w:rPr>
                <w:rFonts w:eastAsia="Microsoft YaHei" w:cs="Arial"/>
                <w:sz w:val="16"/>
                <w:szCs w:val="16"/>
                <w:lang w:eastAsia="zh-CN"/>
              </w:rPr>
              <w:t>Zhao, Verizon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1523" w14:textId="54BE819C" w:rsidR="002639DC" w:rsidRDefault="00D407E5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hyperlink r:id="rId14" w:tgtFrame="_blank" w:history="1">
              <w:r w:rsidR="002639DC" w:rsidRPr="004D6828">
                <w:rPr>
                  <w:rStyle w:val="Hyperlink"/>
                  <w:rFonts w:eastAsia="Microsoft YaHei" w:cs="Arial"/>
                  <w:sz w:val="16"/>
                  <w:szCs w:val="16"/>
                  <w:lang w:eastAsia="zh-CN"/>
                </w:rPr>
                <w:t>zheng.zhao@verizonwireless.com</w:t>
              </w:r>
            </w:hyperlink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D042" w14:textId="361BCC42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4712" w14:textId="0FB372B2" w:rsidR="002639DC" w:rsidRDefault="002639DC" w:rsidP="00FE40FD">
            <w:pPr>
              <w:keepNext/>
              <w:keepLines/>
              <w:widowControl w:val="0"/>
              <w:spacing w:after="0"/>
              <w:rPr>
                <w:rFonts w:ascii="Arial" w:eastAsia="Microsoft YaHei" w:hAnsi="Arial" w:cs="Arial"/>
                <w:sz w:val="16"/>
                <w:szCs w:val="16"/>
              </w:rPr>
            </w:pP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Completed for PC3, </w:t>
            </w:r>
            <w:r>
              <w:rPr>
                <w:rFonts w:ascii="Arial" w:eastAsia="Microsoft YaHei" w:hAnsi="Arial" w:cs="Arial"/>
                <w:sz w:val="16"/>
                <w:szCs w:val="16"/>
              </w:rPr>
              <w:t>Completed</w:t>
            </w: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 for PC2</w:t>
            </w:r>
          </w:p>
        </w:tc>
      </w:tr>
      <w:tr w:rsidR="002639DC" w:rsidRPr="00D158D2" w14:paraId="594F9343" w14:textId="77777777" w:rsidTr="00FE40FD">
        <w:trPr>
          <w:cantSplit/>
          <w:trHeight w:val="15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B8D0" w14:textId="0DAEAB22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CA_n48A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D66E" w14:textId="5EFCF819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CA_n48A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361E" w14:textId="2D4CDD26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eastAsia="Microsoft YaHei" w:cs="Arial"/>
                <w:sz w:val="16"/>
                <w:szCs w:val="16"/>
                <w:lang w:eastAsia="zh-CN"/>
              </w:rPr>
              <w:t xml:space="preserve">Zheng </w:t>
            </w:r>
            <w:r w:rsidRPr="004D6828">
              <w:rPr>
                <w:rFonts w:eastAsia="Microsoft YaHei" w:cs="Arial"/>
                <w:sz w:val="16"/>
                <w:szCs w:val="16"/>
                <w:lang w:eastAsia="zh-CN"/>
              </w:rPr>
              <w:t>Zhao, Verizon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F5FC" w14:textId="62F5A768" w:rsidR="002639DC" w:rsidRDefault="00D407E5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hyperlink r:id="rId15" w:tgtFrame="_blank" w:history="1">
              <w:r w:rsidR="002639DC" w:rsidRPr="004D6828">
                <w:rPr>
                  <w:rStyle w:val="Hyperlink"/>
                  <w:rFonts w:eastAsia="Microsoft YaHei" w:cs="Arial"/>
                  <w:sz w:val="16"/>
                  <w:szCs w:val="16"/>
                  <w:lang w:eastAsia="zh-CN"/>
                </w:rPr>
                <w:t>zheng.zhao@verizonwireless.com</w:t>
              </w:r>
            </w:hyperlink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C3A0" w14:textId="6377D76B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AD5C" w14:textId="09648762" w:rsidR="002639DC" w:rsidRDefault="002639DC" w:rsidP="00FE40FD">
            <w:pPr>
              <w:keepNext/>
              <w:keepLines/>
              <w:widowControl w:val="0"/>
              <w:spacing w:after="0"/>
              <w:rPr>
                <w:rFonts w:ascii="Arial" w:eastAsia="Microsoft YaHei" w:hAnsi="Arial" w:cs="Arial"/>
                <w:sz w:val="16"/>
                <w:szCs w:val="16"/>
              </w:rPr>
            </w:pP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Completed for PC3, </w:t>
            </w:r>
            <w:r>
              <w:rPr>
                <w:rFonts w:ascii="Arial" w:eastAsia="Microsoft YaHei" w:hAnsi="Arial" w:cs="Arial"/>
                <w:sz w:val="16"/>
                <w:szCs w:val="16"/>
              </w:rPr>
              <w:t>Completed</w:t>
            </w: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 for PC2</w:t>
            </w:r>
          </w:p>
        </w:tc>
      </w:tr>
      <w:tr w:rsidR="002639DC" w:rsidRPr="00D158D2" w14:paraId="151A6B4C" w14:textId="77777777" w:rsidTr="00FE40FD">
        <w:trPr>
          <w:cantSplit/>
          <w:trHeight w:val="156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604F" w14:textId="4605704D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90E9" w14:textId="215B30F8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</w:t>
            </w:r>
            <w:r w:rsidR="00FF1282">
              <w:rPr>
                <w:rFonts w:cs="Arial"/>
                <w:kern w:val="2"/>
                <w:sz w:val="16"/>
                <w:szCs w:val="18"/>
                <w:lang w:val="en-US" w:eastAsia="zh-CN"/>
              </w:rPr>
              <w:t>-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2F29" w14:textId="77777777" w:rsidR="002639DC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r>
              <w:rPr>
                <w:rFonts w:eastAsia="Microsoft YaHei" w:cs="Arial"/>
                <w:sz w:val="16"/>
                <w:szCs w:val="16"/>
                <w:lang w:eastAsia="zh-CN"/>
              </w:rPr>
              <w:t xml:space="preserve">Zheng </w:t>
            </w:r>
            <w:r w:rsidRPr="004D6828">
              <w:rPr>
                <w:rFonts w:eastAsia="Microsoft YaHei" w:cs="Arial"/>
                <w:sz w:val="16"/>
                <w:szCs w:val="16"/>
                <w:lang w:eastAsia="zh-CN"/>
              </w:rPr>
              <w:t>Zhao, Verizon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FCAD" w14:textId="77777777" w:rsidR="002639DC" w:rsidRPr="004D6828" w:rsidRDefault="00D407E5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  <w:hyperlink r:id="rId16" w:tgtFrame="_blank" w:history="1">
              <w:r w:rsidR="002639DC" w:rsidRPr="004D6828">
                <w:rPr>
                  <w:rStyle w:val="Hyperlink"/>
                  <w:rFonts w:eastAsia="Microsoft YaHei" w:cs="Arial"/>
                  <w:sz w:val="16"/>
                  <w:szCs w:val="16"/>
                  <w:lang w:eastAsia="zh-CN"/>
                </w:rPr>
                <w:t>zheng.zhao@verizonwireless.com</w:t>
              </w:r>
            </w:hyperlink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6F4F" w14:textId="078FFCBD" w:rsidR="002639DC" w:rsidRPr="004D6828" w:rsidRDefault="002639DC" w:rsidP="00FE40FD">
            <w:pPr>
              <w:pStyle w:val="TAL"/>
              <w:widowControl w:val="0"/>
              <w:rPr>
                <w:rFonts w:eastAsia="Microsoft YaHei" w:cs="Arial"/>
                <w:sz w:val="16"/>
                <w:szCs w:val="16"/>
                <w:lang w:eastAsia="zh-CN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0A36" w14:textId="77777777" w:rsidR="002639DC" w:rsidRPr="004D6828" w:rsidRDefault="002639DC" w:rsidP="00FE40FD">
            <w:pPr>
              <w:keepNext/>
              <w:keepLines/>
              <w:widowControl w:val="0"/>
              <w:spacing w:after="0"/>
              <w:rPr>
                <w:rFonts w:ascii="Arial" w:eastAsia="Microsoft YaHei" w:hAnsi="Arial" w:cs="Arial"/>
                <w:sz w:val="16"/>
                <w:szCs w:val="16"/>
              </w:rPr>
            </w:pP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Completed for PC3, </w:t>
            </w:r>
            <w:r>
              <w:rPr>
                <w:rFonts w:ascii="Arial" w:eastAsia="Microsoft YaHei" w:hAnsi="Arial" w:cs="Arial"/>
                <w:sz w:val="16"/>
                <w:szCs w:val="16"/>
              </w:rPr>
              <w:t>Completed</w:t>
            </w:r>
            <w:r w:rsidRPr="004D6828">
              <w:rPr>
                <w:rFonts w:ascii="Arial" w:eastAsia="Microsoft YaHei" w:hAnsi="Arial" w:cs="Arial"/>
                <w:sz w:val="16"/>
                <w:szCs w:val="16"/>
              </w:rPr>
              <w:t xml:space="preserve"> for PC2</w:t>
            </w:r>
          </w:p>
        </w:tc>
      </w:tr>
    </w:tbl>
    <w:p w14:paraId="7D6A81C9" w14:textId="77777777" w:rsidR="00FE40FD" w:rsidRDefault="00FE40FD" w:rsidP="00DA5A7F">
      <w:pPr>
        <w:pStyle w:val="Heading3"/>
        <w:rPr>
          <w:color w:val="0000FF"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7113E" w14:paraId="32A0B1F8" w14:textId="77777777" w:rsidTr="001D68C1">
        <w:tc>
          <w:tcPr>
            <w:tcW w:w="1617" w:type="dxa"/>
          </w:tcPr>
          <w:p w14:paraId="052FD751" w14:textId="77777777" w:rsidR="0043252C" w:rsidRPr="0057113E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7113E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7113E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77777777" w:rsidR="0043252C" w:rsidRPr="0057113E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7113E">
              <w:rPr>
                <w:rFonts w:cs="Arial"/>
                <w:i/>
                <w:sz w:val="16"/>
                <w:szCs w:val="16"/>
              </w:rPr>
              <w:t>TR 37.</w:t>
            </w:r>
            <w:r w:rsidR="005A4115" w:rsidRPr="0057113E">
              <w:rPr>
                <w:rFonts w:cs="Arial"/>
                <w:i/>
                <w:sz w:val="16"/>
                <w:szCs w:val="16"/>
              </w:rPr>
              <w:t>xxx</w:t>
            </w:r>
          </w:p>
        </w:tc>
        <w:tc>
          <w:tcPr>
            <w:tcW w:w="2409" w:type="dxa"/>
          </w:tcPr>
          <w:p w14:paraId="0CD87F40" w14:textId="4F9665D3" w:rsidR="0043252C" w:rsidRPr="0057113E" w:rsidRDefault="00206E0F" w:rsidP="00F63C6A">
            <w:pPr>
              <w:pStyle w:val="TAL"/>
              <w:rPr>
                <w:rFonts w:cs="Arial"/>
                <w:sz w:val="16"/>
                <w:szCs w:val="16"/>
              </w:rPr>
            </w:pPr>
            <w:r w:rsidRPr="0057113E">
              <w:rPr>
                <w:rFonts w:cs="Arial"/>
                <w:sz w:val="16"/>
                <w:szCs w:val="16"/>
              </w:rPr>
              <w:t>PC1.5 Rel-17 NR inter-band CA of xDL and 2UL (1FDD+1TDD) bands (x= 2, 3, 4)</w:t>
            </w:r>
          </w:p>
        </w:tc>
        <w:tc>
          <w:tcPr>
            <w:tcW w:w="993" w:type="dxa"/>
          </w:tcPr>
          <w:p w14:paraId="68967A29" w14:textId="77777777" w:rsidR="0043252C" w:rsidRPr="0057113E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75FA57A8" w:rsidR="0043252C" w:rsidRPr="0057113E" w:rsidRDefault="0043252C" w:rsidP="00EF5F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7113E">
              <w:rPr>
                <w:rFonts w:cs="Arial"/>
                <w:i/>
                <w:sz w:val="16"/>
                <w:szCs w:val="16"/>
              </w:rPr>
              <w:t>TSG#9</w:t>
            </w:r>
            <w:r w:rsidR="00EF5FFA" w:rsidRPr="0057113E">
              <w:rPr>
                <w:rFonts w:cs="Arial"/>
                <w:i/>
                <w:sz w:val="16"/>
                <w:szCs w:val="16"/>
              </w:rPr>
              <w:t>5</w:t>
            </w:r>
            <w:r w:rsidR="005A4115" w:rsidRPr="0057113E">
              <w:rPr>
                <w:rFonts w:cs="Arial"/>
                <w:i/>
                <w:sz w:val="16"/>
                <w:szCs w:val="16"/>
                <w:lang w:eastAsia="zh-CN"/>
              </w:rPr>
              <w:t>e</w:t>
            </w:r>
          </w:p>
        </w:tc>
        <w:tc>
          <w:tcPr>
            <w:tcW w:w="2043" w:type="dxa"/>
          </w:tcPr>
          <w:p w14:paraId="0461AFC4" w14:textId="77777777" w:rsidR="0003069B" w:rsidRPr="0057113E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7113E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7CF5F3CA" w:rsidR="00EB7EE9" w:rsidRPr="005A4115" w:rsidRDefault="00EB7EE9" w:rsidP="00EF5F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</w:t>
            </w:r>
            <w:r w:rsidR="00EF5FFA">
              <w:rPr>
                <w:rFonts w:cs="Arial"/>
                <w:sz w:val="16"/>
                <w:szCs w:val="16"/>
                <w:lang w:eastAsia="zh-CN"/>
              </w:rPr>
              <w:t>1-5</w:t>
            </w:r>
            <w:r w:rsidRPr="005A4115">
              <w:rPr>
                <w:rFonts w:cs="Arial"/>
                <w:sz w:val="16"/>
                <w:szCs w:val="16"/>
                <w:lang w:eastAsia="zh-CN"/>
              </w:rPr>
              <w:t xml:space="preserve">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61D06884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EF5FFA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0FE812D4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EF5FFA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CC07A7B" w14:textId="5629DB5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</w:p>
    <w:p w14:paraId="2F27C2AF" w14:textId="1ED07080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1675B5E1" w:rsidR="00557B2E" w:rsidRPr="00CA34E8" w:rsidRDefault="00557B2E" w:rsidP="001C5C86">
            <w:pPr>
              <w:pStyle w:val="TAL"/>
              <w:rPr>
                <w:lang w:eastAsia="zh-CN"/>
              </w:rPr>
            </w:pP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CE4EF8A" w:rsidR="00547CAA" w:rsidRDefault="00547CAA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15389EDF" w:rsidR="00144869" w:rsidRPr="00CA34E8" w:rsidRDefault="00144869" w:rsidP="008B3BA5">
            <w:pPr>
              <w:pStyle w:val="TAL"/>
              <w:rPr>
                <w:lang w:eastAsia="zh-CN"/>
              </w:rPr>
            </w:pP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38338C35" w:rsidR="00025316" w:rsidRPr="00CA34E8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2C9693C3" w:rsidR="003931DC" w:rsidRDefault="003931DC" w:rsidP="00B44DBE">
            <w:pPr>
              <w:pStyle w:val="TAL"/>
              <w:rPr>
                <w:lang w:eastAsia="zh-CN"/>
              </w:rPr>
            </w:pP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27AF76C2" w:rsidR="00EC7938" w:rsidRDefault="00EC7938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16BBEEE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6D886AC1" w:rsidR="00B44DBE" w:rsidRDefault="00B44DBE" w:rsidP="001C5C86">
            <w:pPr>
              <w:pStyle w:val="TAL"/>
              <w:rPr>
                <w:lang w:eastAsia="zh-CN"/>
              </w:rPr>
            </w:pP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25745418" w:rsidR="00923CB8" w:rsidRDefault="00923CB8" w:rsidP="001C5C86">
            <w:pPr>
              <w:pStyle w:val="TAL"/>
              <w:rPr>
                <w:lang w:eastAsia="zh-CN"/>
              </w:rPr>
            </w:pP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FE403" w14:textId="77777777" w:rsidR="00D407E5" w:rsidRDefault="00D407E5">
      <w:r>
        <w:separator/>
      </w:r>
    </w:p>
  </w:endnote>
  <w:endnote w:type="continuationSeparator" w:id="0">
    <w:p w14:paraId="333DC618" w14:textId="77777777" w:rsidR="00D407E5" w:rsidRDefault="00D40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AE918" w14:textId="77777777" w:rsidR="00D407E5" w:rsidRDefault="00D407E5">
      <w:r>
        <w:separator/>
      </w:r>
    </w:p>
  </w:footnote>
  <w:footnote w:type="continuationSeparator" w:id="0">
    <w:p w14:paraId="6C199CA2" w14:textId="77777777" w:rsidR="00D407E5" w:rsidRDefault="00D40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4952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11C"/>
    <w:rsid w:val="000E2205"/>
    <w:rsid w:val="000E2DF3"/>
    <w:rsid w:val="000E55AD"/>
    <w:rsid w:val="000E630D"/>
    <w:rsid w:val="000E666E"/>
    <w:rsid w:val="000E7D0A"/>
    <w:rsid w:val="000F5726"/>
    <w:rsid w:val="001001BD"/>
    <w:rsid w:val="00102222"/>
    <w:rsid w:val="00104CD7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49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90298"/>
    <w:rsid w:val="001A1BD9"/>
    <w:rsid w:val="001A2944"/>
    <w:rsid w:val="001A2EB7"/>
    <w:rsid w:val="001A314F"/>
    <w:rsid w:val="001A4192"/>
    <w:rsid w:val="001A4DE7"/>
    <w:rsid w:val="001C276A"/>
    <w:rsid w:val="001C44B6"/>
    <w:rsid w:val="001C44CA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06E0F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060D"/>
    <w:rsid w:val="00261746"/>
    <w:rsid w:val="002639DC"/>
    <w:rsid w:val="002640E5"/>
    <w:rsid w:val="00264334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C7FCF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5A2E"/>
    <w:rsid w:val="003205AD"/>
    <w:rsid w:val="0032263B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029A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0B19"/>
    <w:rsid w:val="00451A83"/>
    <w:rsid w:val="00454609"/>
    <w:rsid w:val="00455DE4"/>
    <w:rsid w:val="004610D2"/>
    <w:rsid w:val="00462F8D"/>
    <w:rsid w:val="0048267C"/>
    <w:rsid w:val="00482853"/>
    <w:rsid w:val="00486866"/>
    <w:rsid w:val="004876B9"/>
    <w:rsid w:val="00493A79"/>
    <w:rsid w:val="00495840"/>
    <w:rsid w:val="004A1497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4F06F1"/>
    <w:rsid w:val="0050061F"/>
    <w:rsid w:val="005017E8"/>
    <w:rsid w:val="00502CD2"/>
    <w:rsid w:val="00504E33"/>
    <w:rsid w:val="0052421D"/>
    <w:rsid w:val="00525758"/>
    <w:rsid w:val="00525E7C"/>
    <w:rsid w:val="00526AA6"/>
    <w:rsid w:val="00534792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13E"/>
    <w:rsid w:val="00571E3F"/>
    <w:rsid w:val="00574059"/>
    <w:rsid w:val="0058392E"/>
    <w:rsid w:val="00586951"/>
    <w:rsid w:val="00590087"/>
    <w:rsid w:val="00592C2E"/>
    <w:rsid w:val="00592E11"/>
    <w:rsid w:val="00594EE1"/>
    <w:rsid w:val="005A032D"/>
    <w:rsid w:val="005A4115"/>
    <w:rsid w:val="005A74B6"/>
    <w:rsid w:val="005B014F"/>
    <w:rsid w:val="005B2596"/>
    <w:rsid w:val="005B5570"/>
    <w:rsid w:val="005C0017"/>
    <w:rsid w:val="005C29F7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2523"/>
    <w:rsid w:val="005F2C28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254D8"/>
    <w:rsid w:val="006323BE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3814"/>
    <w:rsid w:val="00745413"/>
    <w:rsid w:val="00746745"/>
    <w:rsid w:val="00746F46"/>
    <w:rsid w:val="00747314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D7E8B"/>
    <w:rsid w:val="007E3AA7"/>
    <w:rsid w:val="007E3CC5"/>
    <w:rsid w:val="007E3DBC"/>
    <w:rsid w:val="007F522E"/>
    <w:rsid w:val="007F7421"/>
    <w:rsid w:val="00801F7F"/>
    <w:rsid w:val="008046F7"/>
    <w:rsid w:val="00813C1F"/>
    <w:rsid w:val="00825FA2"/>
    <w:rsid w:val="00830D5E"/>
    <w:rsid w:val="00834A60"/>
    <w:rsid w:val="00837903"/>
    <w:rsid w:val="008401F1"/>
    <w:rsid w:val="00841811"/>
    <w:rsid w:val="00845F43"/>
    <w:rsid w:val="00851954"/>
    <w:rsid w:val="008627A6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2C1B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55D"/>
    <w:rsid w:val="0091563A"/>
    <w:rsid w:val="00915EB4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7838"/>
    <w:rsid w:val="00982B54"/>
    <w:rsid w:val="00982CD6"/>
    <w:rsid w:val="00985B73"/>
    <w:rsid w:val="00986B16"/>
    <w:rsid w:val="009870A7"/>
    <w:rsid w:val="0099157D"/>
    <w:rsid w:val="00991FAB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2D5"/>
    <w:rsid w:val="009F086E"/>
    <w:rsid w:val="009F0B69"/>
    <w:rsid w:val="009F53C8"/>
    <w:rsid w:val="009F7959"/>
    <w:rsid w:val="00A00246"/>
    <w:rsid w:val="00A011C3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277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3A25"/>
    <w:rsid w:val="00B5473A"/>
    <w:rsid w:val="00B5616B"/>
    <w:rsid w:val="00B567D1"/>
    <w:rsid w:val="00B6025B"/>
    <w:rsid w:val="00B60628"/>
    <w:rsid w:val="00B6362D"/>
    <w:rsid w:val="00B63733"/>
    <w:rsid w:val="00B661C3"/>
    <w:rsid w:val="00B726E9"/>
    <w:rsid w:val="00B73B4C"/>
    <w:rsid w:val="00B73F75"/>
    <w:rsid w:val="00B7629D"/>
    <w:rsid w:val="00B840B8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3F8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3917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776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24E5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07E5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15D7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4580"/>
    <w:rsid w:val="00E5505F"/>
    <w:rsid w:val="00E55D5C"/>
    <w:rsid w:val="00E564B5"/>
    <w:rsid w:val="00E57E7D"/>
    <w:rsid w:val="00E70E69"/>
    <w:rsid w:val="00E739A3"/>
    <w:rsid w:val="00E833E6"/>
    <w:rsid w:val="00E84CD8"/>
    <w:rsid w:val="00E90B85"/>
    <w:rsid w:val="00E91679"/>
    <w:rsid w:val="00E92452"/>
    <w:rsid w:val="00E94CC1"/>
    <w:rsid w:val="00E95E9A"/>
    <w:rsid w:val="00E96431"/>
    <w:rsid w:val="00EA033D"/>
    <w:rsid w:val="00EA2B9A"/>
    <w:rsid w:val="00EA43EE"/>
    <w:rsid w:val="00EA7840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69A2"/>
    <w:rsid w:val="00EE7FCC"/>
    <w:rsid w:val="00EF152D"/>
    <w:rsid w:val="00EF2627"/>
    <w:rsid w:val="00EF5686"/>
    <w:rsid w:val="00EF5FFA"/>
    <w:rsid w:val="00EF6BE6"/>
    <w:rsid w:val="00F024C3"/>
    <w:rsid w:val="00F073D5"/>
    <w:rsid w:val="00F07C92"/>
    <w:rsid w:val="00F138AB"/>
    <w:rsid w:val="00F13BD4"/>
    <w:rsid w:val="00F14B43"/>
    <w:rsid w:val="00F15AC6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5033"/>
    <w:rsid w:val="00F46EAF"/>
    <w:rsid w:val="00F54A00"/>
    <w:rsid w:val="00F5774F"/>
    <w:rsid w:val="00F603E6"/>
    <w:rsid w:val="00F62688"/>
    <w:rsid w:val="00F633B2"/>
    <w:rsid w:val="00F63C6A"/>
    <w:rsid w:val="00F67624"/>
    <w:rsid w:val="00F716FF"/>
    <w:rsid w:val="00F736E6"/>
    <w:rsid w:val="00F75E02"/>
    <w:rsid w:val="00F76BE5"/>
    <w:rsid w:val="00F777E3"/>
    <w:rsid w:val="00F83D11"/>
    <w:rsid w:val="00F83E35"/>
    <w:rsid w:val="00F850E3"/>
    <w:rsid w:val="00F900B8"/>
    <w:rsid w:val="00F921F1"/>
    <w:rsid w:val="00F961E1"/>
    <w:rsid w:val="00FA3A99"/>
    <w:rsid w:val="00FA7B6C"/>
    <w:rsid w:val="00FB127E"/>
    <w:rsid w:val="00FB3B46"/>
    <w:rsid w:val="00FC0804"/>
    <w:rsid w:val="00FC3B6D"/>
    <w:rsid w:val="00FC52D6"/>
    <w:rsid w:val="00FD3A4E"/>
    <w:rsid w:val="00FE3050"/>
    <w:rsid w:val="00FE40FD"/>
    <w:rsid w:val="00FF1282"/>
    <w:rsid w:val="00FF1F4A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C7FCF"/>
    <w:rPr>
      <w:rFonts w:ascii="Arial" w:hAnsi="Arial"/>
      <w:b/>
      <w:noProof/>
      <w:sz w:val="18"/>
      <w:lang w:val="en-GB" w:eastAsia="en-GB"/>
    </w:rPr>
  </w:style>
  <w:style w:type="paragraph" w:styleId="NoSpacing">
    <w:name w:val="No Spacing"/>
    <w:uiPriority w:val="1"/>
    <w:qFormat/>
    <w:rsid w:val="00EA033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1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zheng.zhao@verizonwireless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eng.zhao@verizonwireless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263E3-2385-42E3-8C00-738E78479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7993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Verizon</cp:lastModifiedBy>
  <cp:revision>60</cp:revision>
  <cp:lastPrinted>2000-02-29T10:31:00Z</cp:lastPrinted>
  <dcterms:created xsi:type="dcterms:W3CDTF">2021-10-07T16:41:00Z</dcterms:created>
  <dcterms:modified xsi:type="dcterms:W3CDTF">2021-10-21T03:34:00Z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